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EC901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WAREN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3651DB05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Fuller.</w:t>
      </w:r>
    </w:p>
    <w:p w14:paraId="7D4C165F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</w:p>
    <w:p w14:paraId="6B032642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</w:p>
    <w:p w14:paraId="72DF939B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Brother of John </w:t>
      </w:r>
      <w:proofErr w:type="spellStart"/>
      <w:r>
        <w:rPr>
          <w:rFonts w:eastAsia="Times New Roman" w:cs="Times New Roman"/>
          <w:szCs w:val="24"/>
        </w:rPr>
        <w:t>Waren</w:t>
      </w:r>
      <w:proofErr w:type="spellEnd"/>
      <w:r>
        <w:rPr>
          <w:rFonts w:eastAsia="Times New Roman" w:cs="Times New Roman"/>
          <w:szCs w:val="24"/>
        </w:rPr>
        <w:t xml:space="preserve"> of London, fuller(q.v.).</w:t>
      </w:r>
    </w:p>
    <w:p w14:paraId="062E953A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441F858C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pp.457-8)</w:t>
      </w:r>
    </w:p>
    <w:p w14:paraId="08531D89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</w:p>
    <w:p w14:paraId="77A0C3CB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</w:p>
    <w:p w14:paraId="6D843755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Jan.1485</w:t>
      </w:r>
      <w:r>
        <w:rPr>
          <w:rFonts w:eastAsia="Times New Roman" w:cs="Times New Roman"/>
          <w:szCs w:val="24"/>
        </w:rPr>
        <w:tab/>
        <w:t>John made him a joint overseer of his Will.  (ibid.)</w:t>
      </w:r>
    </w:p>
    <w:p w14:paraId="044BAA00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</w:p>
    <w:p w14:paraId="65C567B0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</w:p>
    <w:p w14:paraId="6127B2C9" w14:textId="77777777" w:rsidR="005B0DFA" w:rsidRDefault="005B0DFA" w:rsidP="005B0D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December 2022</w:t>
      </w:r>
    </w:p>
    <w:p w14:paraId="012E95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F8729" w14:textId="77777777" w:rsidR="005B0DFA" w:rsidRDefault="005B0DFA" w:rsidP="009139A6">
      <w:r>
        <w:separator/>
      </w:r>
    </w:p>
  </w:endnote>
  <w:endnote w:type="continuationSeparator" w:id="0">
    <w:p w14:paraId="4C3A3585" w14:textId="77777777" w:rsidR="005B0DFA" w:rsidRDefault="005B0D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53D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C6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F9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2218F" w14:textId="77777777" w:rsidR="005B0DFA" w:rsidRDefault="005B0DFA" w:rsidP="009139A6">
      <w:r>
        <w:separator/>
      </w:r>
    </w:p>
  </w:footnote>
  <w:footnote w:type="continuationSeparator" w:id="0">
    <w:p w14:paraId="24CA29AA" w14:textId="77777777" w:rsidR="005B0DFA" w:rsidRDefault="005B0D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1E1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B36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E2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DFA"/>
    <w:rsid w:val="000666E0"/>
    <w:rsid w:val="002510B7"/>
    <w:rsid w:val="005B0DF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5EBD6"/>
  <w15:chartTrackingRefBased/>
  <w15:docId w15:val="{D1A01176-C935-48B9-8A0D-BC998432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2022-12-09T16:07:00Z</dcterms:created>
  <dcterms:modified xsi:type="dcterms:W3CDTF">2022-12-09T16:07:00Z</dcterms:modified>
</cp:coreProperties>
</file>